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3B71A2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DB5D93A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45B757C" w14:textId="77777777" w:rsidR="00682D2C" w:rsidRPr="00F45CAD" w:rsidRDefault="00682D2C" w:rsidP="002D4CA7"/>
        </w:tc>
      </w:tr>
      <w:tr w:rsidR="00682D2C" w:rsidRPr="00F45CAD" w14:paraId="74FFB23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2E04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12A76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AC3F2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438DD3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654CF7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4656CE" w14:textId="3C4397D6" w:rsidR="00682D2C" w:rsidRPr="00F45CAD" w:rsidRDefault="001239CE" w:rsidP="002D4CA7">
            <w:r>
              <w:t>21-2026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7CE3B8" w14:textId="77777777" w:rsidR="00682D2C" w:rsidRPr="00F45CAD" w:rsidRDefault="00682D2C" w:rsidP="002D4CA7"/>
        </w:tc>
      </w:tr>
      <w:tr w:rsidR="00682D2C" w:rsidRPr="00F45CAD" w14:paraId="7EC474A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8C4D5D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80F1AE" w14:textId="77777777" w:rsidR="00682D2C" w:rsidRPr="00F45CAD" w:rsidRDefault="00682D2C" w:rsidP="002D4CA7"/>
        </w:tc>
      </w:tr>
      <w:tr w:rsidR="00682D2C" w:rsidRPr="00F45CAD" w14:paraId="3919321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BC1FB5" w14:textId="1450E59B" w:rsidR="00682D2C" w:rsidRPr="00F45CAD" w:rsidRDefault="001239CE" w:rsidP="002D4CA7">
            <w:r>
              <w:t>Erschließung östl. Bereich des Landschaftsparks Viktoria</w:t>
            </w:r>
          </w:p>
        </w:tc>
      </w:tr>
      <w:tr w:rsidR="00682D2C" w:rsidRPr="00F45CAD" w14:paraId="2B476F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6A3F700" w14:textId="77777777" w:rsidR="00682D2C" w:rsidRPr="00F45CAD" w:rsidRDefault="00682D2C" w:rsidP="002D4CA7"/>
        </w:tc>
      </w:tr>
      <w:tr w:rsidR="00682D2C" w:rsidRPr="00F45CAD" w14:paraId="719C16E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E4E2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5A2721" w14:textId="77777777" w:rsidR="00682D2C" w:rsidRPr="00F45CAD" w:rsidRDefault="00682D2C" w:rsidP="002D4CA7"/>
        </w:tc>
      </w:tr>
      <w:tr w:rsidR="00682D2C" w:rsidRPr="00F45CAD" w14:paraId="5868E6A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273D57" w14:textId="6BA46B17" w:rsidR="00682D2C" w:rsidRPr="00F45CAD" w:rsidRDefault="001239CE" w:rsidP="002D4CA7">
            <w:r>
              <w:t>Garten- und Landschaftsbau</w:t>
            </w:r>
          </w:p>
        </w:tc>
      </w:tr>
    </w:tbl>
    <w:p w14:paraId="4B668444" w14:textId="77777777" w:rsidR="00682D2C" w:rsidRPr="00F45CAD" w:rsidRDefault="00682D2C" w:rsidP="00682D2C"/>
    <w:p w14:paraId="36ED037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DABA3A2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CB153CA" w14:textId="77777777" w:rsidR="00682D2C" w:rsidRPr="00F45CAD" w:rsidRDefault="00682D2C" w:rsidP="00682D2C"/>
    <w:p w14:paraId="39E879B3" w14:textId="739F440F" w:rsidR="00682D2C" w:rsidRPr="00F45CAD" w:rsidRDefault="001239CE" w:rsidP="00AF2BE2">
      <w:sdt>
        <w:sdtPr>
          <w:id w:val="-1658830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C9F">
            <w:rPr>
              <w:rFonts w:ascii="MS Gothic" w:eastAsia="MS Gothic" w:hAnsi="MS Gothic" w:hint="eastAsia"/>
            </w:rPr>
            <w:t>☐</w:t>
          </w:r>
        </w:sdtContent>
      </w:sdt>
      <w:r w:rsidR="00682D2C" w:rsidRPr="00AF2BE2">
        <w:tab/>
        <w:t>Die Namen der Nachunternehmer sind bereits bei Angebotsabgabe anzugeben.</w:t>
      </w:r>
    </w:p>
    <w:p w14:paraId="269191AF" w14:textId="77777777" w:rsidR="00682D2C" w:rsidRPr="00F45CAD" w:rsidRDefault="00682D2C" w:rsidP="00682D2C"/>
    <w:p w14:paraId="398EAF4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A64158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E631CC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711292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640F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A963B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CD635E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9C0F3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00FC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EBA764" w14:textId="77777777" w:rsidR="007A7D5E" w:rsidRPr="00F45CAD" w:rsidRDefault="007A7D5E" w:rsidP="002D4CA7"/>
        </w:tc>
        <w:sdt>
          <w:sdtPr>
            <w:id w:val="9259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5814F91" w14:textId="25FF10BF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DDAFF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DEFA0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2A6BA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0DDC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228113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F8FBA6" w14:textId="6484AF02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7A7D5E" w:rsidRPr="00F45CAD" w14:paraId="3FA6BD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31B2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84B6C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64B873" w14:textId="77777777" w:rsidR="007A7D5E" w:rsidRPr="00F45CAD" w:rsidRDefault="007A7D5E" w:rsidP="002D4CA7"/>
        </w:tc>
        <w:sdt>
          <w:sdtPr>
            <w:id w:val="-133814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804EA8C" w14:textId="08D1244C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868406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BBCE6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EA776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F260A2" w14:textId="77777777" w:rsidR="007A7D5E" w:rsidRPr="00F45CAD" w:rsidRDefault="007A7D5E" w:rsidP="002D4CA7"/>
        </w:tc>
        <w:sdt>
          <w:sdtPr>
            <w:id w:val="25290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7220FB" w14:textId="178D6946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5D6C9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7ACB8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DF4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F7B88A" w14:textId="77777777" w:rsidR="005558E5" w:rsidRPr="00F45CAD" w:rsidRDefault="005558E5" w:rsidP="002D4CA7"/>
        </w:tc>
        <w:sdt>
          <w:sdtPr>
            <w:id w:val="-1825351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06F387D" w14:textId="680DF392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B9C6F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F4BF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76889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637C9A" w14:textId="77777777" w:rsidR="005558E5" w:rsidRPr="00F45CAD" w:rsidRDefault="005558E5" w:rsidP="002D4CA7"/>
        </w:tc>
        <w:sdt>
          <w:sdtPr>
            <w:id w:val="1043413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18AFCEC7" w14:textId="221BD22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8DBE4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7EA3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5150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7C34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-203062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09CBCA" w14:textId="3CDC72F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558E5" w:rsidRPr="00F45CAD" w14:paraId="0EFDFF5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CEF8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1113C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F94FA" w14:textId="77777777" w:rsidR="005558E5" w:rsidRPr="00F45CAD" w:rsidRDefault="005558E5" w:rsidP="002D4CA7"/>
        </w:tc>
        <w:sdt>
          <w:sdtPr>
            <w:id w:val="1048957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37307C6" w14:textId="71F50C2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58B5422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38655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95C80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277834" w14:textId="77777777" w:rsidR="005558E5" w:rsidRPr="00F45CAD" w:rsidRDefault="005558E5" w:rsidP="002D4CA7"/>
        </w:tc>
        <w:sdt>
          <w:sdtPr>
            <w:id w:val="90966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13B3D8F" w14:textId="5C760CA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F9B173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B8D7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000F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A12DA3" w14:textId="77777777" w:rsidR="005558E5" w:rsidRPr="00F45CAD" w:rsidRDefault="005558E5" w:rsidP="002D4CA7"/>
        </w:tc>
        <w:sdt>
          <w:sdtPr>
            <w:id w:val="-1454239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860AB5E" w14:textId="7355E1D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7D160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D703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89A7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3BA4D8" w14:textId="77777777" w:rsidR="005558E5" w:rsidRPr="00F45CAD" w:rsidRDefault="005558E5" w:rsidP="002D4CA7"/>
        </w:tc>
        <w:sdt>
          <w:sdtPr>
            <w:id w:val="408656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02FE0D6" w14:textId="24DA10BC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BBED6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09FF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84C8B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14674D" w14:textId="77777777" w:rsidR="005558E5" w:rsidRPr="00F45CAD" w:rsidRDefault="005558E5" w:rsidP="002D4CA7"/>
        </w:tc>
        <w:sdt>
          <w:sdtPr>
            <w:id w:val="-986396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DCBBA81" w14:textId="63C342B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A7F880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2F65E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64BE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F04367" w14:textId="77777777" w:rsidR="005558E5" w:rsidRPr="00F45CAD" w:rsidRDefault="005558E5" w:rsidP="002D4CA7"/>
        </w:tc>
        <w:sdt>
          <w:sdtPr>
            <w:id w:val="164824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56A832" w14:textId="272A87A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D66F9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91D3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5A6C2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F399C9" w14:textId="77777777" w:rsidR="005558E5" w:rsidRPr="00F45CAD" w:rsidRDefault="005558E5" w:rsidP="002D4CA7"/>
        </w:tc>
        <w:sdt>
          <w:sdtPr>
            <w:id w:val="1162434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15FA5C3" w14:textId="01160380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2784DB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A3F43" w14:textId="77777777" w:rsidR="007D1796" w:rsidRDefault="007D1796">
      <w:r>
        <w:separator/>
      </w:r>
    </w:p>
    <w:p w14:paraId="7309DB55" w14:textId="77777777" w:rsidR="007D1796" w:rsidRDefault="007D1796"/>
    <w:p w14:paraId="5C303E98" w14:textId="77777777" w:rsidR="007D1796" w:rsidRDefault="007D1796"/>
  </w:endnote>
  <w:endnote w:type="continuationSeparator" w:id="0">
    <w:p w14:paraId="031735EB" w14:textId="77777777" w:rsidR="007D1796" w:rsidRDefault="007D1796">
      <w:r>
        <w:continuationSeparator/>
      </w:r>
    </w:p>
    <w:p w14:paraId="2C7C2568" w14:textId="77777777" w:rsidR="007D1796" w:rsidRDefault="007D1796"/>
    <w:p w14:paraId="31B3C0A1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4424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44E7E0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2FA196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FAC81B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3A70A6" wp14:editId="730041D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7FA3841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54CF48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245538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B514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AD195" w14:textId="77777777" w:rsidR="007D1796" w:rsidRDefault="007D1796">
      <w:r>
        <w:separator/>
      </w:r>
    </w:p>
    <w:p w14:paraId="7D570203" w14:textId="77777777" w:rsidR="007D1796" w:rsidRDefault="007D1796"/>
    <w:p w14:paraId="0DF538D6" w14:textId="77777777" w:rsidR="007D1796" w:rsidRDefault="007D1796"/>
  </w:footnote>
  <w:footnote w:type="continuationSeparator" w:id="0">
    <w:p w14:paraId="66190ECB" w14:textId="77777777" w:rsidR="007D1796" w:rsidRDefault="007D1796">
      <w:r>
        <w:continuationSeparator/>
      </w:r>
    </w:p>
    <w:p w14:paraId="6A595F2E" w14:textId="77777777" w:rsidR="007D1796" w:rsidRDefault="007D1796"/>
    <w:p w14:paraId="01A554F6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25B2" w14:textId="77777777" w:rsidR="007A7D5E" w:rsidRDefault="007A7D5E"/>
  <w:p w14:paraId="2B610C8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5970" w14:textId="77777777" w:rsidR="007A7D5E" w:rsidRDefault="007A7D5E" w:rsidP="00701419">
    <w:pPr>
      <w:pStyle w:val="Kopfzeile"/>
    </w:pPr>
    <w:r>
      <w:t>233</w:t>
    </w:r>
  </w:p>
  <w:p w14:paraId="1A85E21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AD7F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39CE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7C9F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A25ABC0"/>
  <w15:docId w15:val="{CCB9517E-2EDC-4470-BA35-CA9A9C4CF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Zunic.86, Milena</cp:lastModifiedBy>
  <cp:revision>9</cp:revision>
  <cp:lastPrinted>2010-02-09T14:25:00Z</cp:lastPrinted>
  <dcterms:created xsi:type="dcterms:W3CDTF">2012-07-19T04:58:00Z</dcterms:created>
  <dcterms:modified xsi:type="dcterms:W3CDTF">2026-06-01T06:54:00Z</dcterms:modified>
</cp:coreProperties>
</file>